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B346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LEGH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EE6714D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9956DE3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4A59247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 of Sir William Legh(q.v.).</w:t>
      </w:r>
    </w:p>
    <w:p w14:paraId="6EE98E73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110AB7C2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pp.108-9)</w:t>
      </w:r>
    </w:p>
    <w:p w14:paraId="63384931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15CD417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141306C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ca</w:t>
      </w:r>
      <w:r>
        <w:rPr>
          <w:rFonts w:eastAsia="Times New Roman" w:cs="Times New Roman"/>
          <w:szCs w:val="24"/>
        </w:rPr>
        <w:tab/>
        <w:t>1483</w:t>
      </w:r>
      <w:r>
        <w:rPr>
          <w:rFonts w:eastAsia="Times New Roman" w:cs="Times New Roman"/>
          <w:szCs w:val="24"/>
        </w:rPr>
        <w:tab/>
        <w:t>He was born.   (ibid.)</w:t>
      </w:r>
    </w:p>
    <w:p w14:paraId="1CEB96AC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May1484</w:t>
      </w:r>
      <w:r>
        <w:rPr>
          <w:rFonts w:eastAsia="Times New Roman" w:cs="Times New Roman"/>
          <w:szCs w:val="24"/>
        </w:rPr>
        <w:tab/>
        <w:t>His father died.   (ibid.)</w:t>
      </w:r>
    </w:p>
    <w:p w14:paraId="150017F5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FA3D2D1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ADB7A57" w14:textId="77777777" w:rsidR="00EB52CE" w:rsidRDefault="00EB52CE" w:rsidP="00EB52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August 2023</w:t>
      </w:r>
    </w:p>
    <w:p w14:paraId="56EEF4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743DD" w14:textId="77777777" w:rsidR="00EB52CE" w:rsidRDefault="00EB52CE" w:rsidP="009139A6">
      <w:r>
        <w:separator/>
      </w:r>
    </w:p>
  </w:endnote>
  <w:endnote w:type="continuationSeparator" w:id="0">
    <w:p w14:paraId="18FE3856" w14:textId="77777777" w:rsidR="00EB52CE" w:rsidRDefault="00EB52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19D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55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1A0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6AD2A" w14:textId="77777777" w:rsidR="00EB52CE" w:rsidRDefault="00EB52CE" w:rsidP="009139A6">
      <w:r>
        <w:separator/>
      </w:r>
    </w:p>
  </w:footnote>
  <w:footnote w:type="continuationSeparator" w:id="0">
    <w:p w14:paraId="6E5DA4FA" w14:textId="77777777" w:rsidR="00EB52CE" w:rsidRDefault="00EB52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446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B02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D22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2C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52C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34BA0"/>
  <w15:chartTrackingRefBased/>
  <w15:docId w15:val="{E4EBCAB9-4485-4691-BBEF-1BDBDB05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2023-08-08T15:14:00Z</dcterms:created>
  <dcterms:modified xsi:type="dcterms:W3CDTF">2023-08-08T15:14:00Z</dcterms:modified>
</cp:coreProperties>
</file>